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2D" w:rsidRPr="00CA7C3D" w:rsidRDefault="0095552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95552D" w:rsidRPr="00CA7C3D" w:rsidRDefault="0095552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95552D" w:rsidRPr="00CA7C3D" w:rsidRDefault="0095552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5552D" w:rsidRPr="00CA7C3D" w:rsidRDefault="0095552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95552D" w:rsidRDefault="0095552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21.10.2020 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372</w:t>
      </w:r>
    </w:p>
    <w:p w:rsidR="0095552D" w:rsidRPr="00CA7C3D" w:rsidRDefault="0095552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95552D" w:rsidRDefault="0095552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95552D" w:rsidRPr="00CA7C3D" w:rsidRDefault="0095552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Павловского сельского поселения</w:t>
      </w:r>
    </w:p>
    <w:p w:rsidR="0095552D" w:rsidRPr="00CA7C3D" w:rsidRDefault="0095552D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95552D" w:rsidRPr="00CA7C3D" w:rsidRDefault="0095552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95552D" w:rsidRPr="00FC5F2F" w:rsidRDefault="0095552D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39.11, 39.12 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 xml:space="preserve">решением Унечского районного Совета народных депутатов от </w:t>
      </w:r>
      <w:r>
        <w:t>15.02</w:t>
      </w:r>
      <w:r w:rsidRPr="00FC5F2F">
        <w:t>.201</w:t>
      </w:r>
      <w:r>
        <w:t>3</w:t>
      </w:r>
      <w:r w:rsidRPr="00FC5F2F">
        <w:t xml:space="preserve"> № 4-4</w:t>
      </w:r>
      <w:r>
        <w:t>55</w:t>
      </w:r>
      <w:r w:rsidRPr="00FC5F2F">
        <w:t xml:space="preserve"> «Об утверждении Генерального плана </w:t>
      </w:r>
      <w:r>
        <w:t>Павлов</w:t>
      </w:r>
      <w:r w:rsidRPr="00FC5F2F">
        <w:t>ского сельского поселения Унечского района Брянской области»(в редакции решения от</w:t>
      </w:r>
      <w:r>
        <w:t xml:space="preserve"> 06.11.2019 № 6-32)</w:t>
      </w:r>
      <w:r w:rsidRPr="00FC5F2F">
        <w:t xml:space="preserve">, решением Унечского районного Совета народных депутатов от </w:t>
      </w:r>
      <w:r>
        <w:t xml:space="preserve">19.04.2013 </w:t>
      </w:r>
      <w:r w:rsidRPr="00FC5F2F">
        <w:t>№4-4</w:t>
      </w:r>
      <w:r>
        <w:t>65 (в редакции решений</w:t>
      </w:r>
      <w:r w:rsidRPr="00FC5F2F">
        <w:t xml:space="preserve"> от 21.04.2017 №5-2</w:t>
      </w:r>
      <w:r>
        <w:t>22, от 06.11.2019 № 6-33</w:t>
      </w:r>
      <w:r w:rsidRPr="00FC5F2F">
        <w:t xml:space="preserve">) «Об утверждении Правил землепользования и застройки </w:t>
      </w:r>
      <w:r>
        <w:t>Павлов</w:t>
      </w:r>
      <w:r w:rsidRPr="00FC5F2F">
        <w:t>ского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95552D" w:rsidRDefault="0095552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95552D" w:rsidRPr="00336C1F" w:rsidRDefault="0095552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95552D" w:rsidRDefault="0095552D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336C1F">
        <w:rPr>
          <w:lang w:eastAsia="ru-RU"/>
        </w:rPr>
        <w:t xml:space="preserve"> со следующими показателями(Приложение 1):</w:t>
      </w:r>
    </w:p>
    <w:p w:rsidR="0095552D" w:rsidRPr="00336C1F" w:rsidRDefault="0095552D" w:rsidP="00060422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32:27:0350907;</w:t>
      </w:r>
    </w:p>
    <w:p w:rsidR="0095552D" w:rsidRPr="00336C1F" w:rsidRDefault="0095552D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521139</w:t>
      </w:r>
      <w:r w:rsidRPr="00336C1F">
        <w:rPr>
          <w:lang w:eastAsia="ru-RU"/>
        </w:rPr>
        <w:t>кв.м.;</w:t>
      </w:r>
    </w:p>
    <w:p w:rsidR="0095552D" w:rsidRPr="00336C1F" w:rsidRDefault="0095552D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Павловс</w:t>
      </w:r>
      <w:r w:rsidRPr="00336C1F">
        <w:rPr>
          <w:lang w:eastAsia="ru-RU"/>
        </w:rPr>
        <w:t>кое сельское поселение;</w:t>
      </w:r>
    </w:p>
    <w:p w:rsidR="0095552D" w:rsidRPr="00336C1F" w:rsidRDefault="0095552D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растениеводство</w:t>
      </w:r>
      <w:r w:rsidRPr="00336C1F">
        <w:rPr>
          <w:lang w:eastAsia="ru-RU"/>
        </w:rPr>
        <w:t xml:space="preserve">»;  </w:t>
      </w:r>
    </w:p>
    <w:p w:rsidR="0095552D" w:rsidRDefault="0095552D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сельскохозяйственного назначения</w:t>
      </w:r>
      <w:r w:rsidRPr="00336C1F">
        <w:rPr>
          <w:lang w:eastAsia="ru-RU"/>
        </w:rPr>
        <w:t>.</w:t>
      </w:r>
    </w:p>
    <w:p w:rsidR="0095552D" w:rsidRDefault="0095552D" w:rsidP="00F422E2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</w:t>
      </w:r>
      <w:r w:rsidRPr="00F422E2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показателями </w:t>
      </w:r>
      <w:r w:rsidRPr="00336C1F">
        <w:rPr>
          <w:lang w:eastAsia="ru-RU"/>
        </w:rPr>
        <w:t>(Приложение 2):</w:t>
      </w:r>
    </w:p>
    <w:p w:rsidR="0095552D" w:rsidRPr="00F422E2" w:rsidRDefault="0095552D" w:rsidP="00F422E2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422E2">
        <w:rPr>
          <w:lang w:eastAsia="ru-RU"/>
        </w:rPr>
        <w:t>- кадастровый квартал: 32:27:007</w:t>
      </w:r>
      <w:r>
        <w:rPr>
          <w:lang w:eastAsia="ru-RU"/>
        </w:rPr>
        <w:t>0102</w:t>
      </w:r>
      <w:r w:rsidRPr="00F422E2">
        <w:rPr>
          <w:lang w:eastAsia="ru-RU"/>
        </w:rPr>
        <w:t>;</w:t>
      </w:r>
    </w:p>
    <w:p w:rsidR="0095552D" w:rsidRPr="00F422E2" w:rsidRDefault="0095552D" w:rsidP="00F422E2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422E2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101035</w:t>
      </w:r>
      <w:r w:rsidRPr="00F422E2">
        <w:rPr>
          <w:lang w:eastAsia="ru-RU"/>
        </w:rPr>
        <w:t xml:space="preserve"> кв.м.;</w:t>
      </w:r>
    </w:p>
    <w:p w:rsidR="0095552D" w:rsidRPr="00F422E2" w:rsidRDefault="0095552D" w:rsidP="00F422E2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422E2">
        <w:rPr>
          <w:lang w:eastAsia="ru-RU"/>
        </w:rPr>
        <w:t>- адрес участка: Российская Федерация, Брянская область, Унечский муниципальный район, П</w:t>
      </w:r>
      <w:r>
        <w:rPr>
          <w:lang w:eastAsia="ru-RU"/>
        </w:rPr>
        <w:t>авловское сельское поселение</w:t>
      </w:r>
      <w:r w:rsidRPr="00F422E2">
        <w:rPr>
          <w:lang w:eastAsia="ru-RU"/>
        </w:rPr>
        <w:t>;</w:t>
      </w:r>
    </w:p>
    <w:p w:rsidR="0095552D" w:rsidRPr="00F422E2" w:rsidRDefault="0095552D" w:rsidP="00F422E2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422E2">
        <w:rPr>
          <w:lang w:eastAsia="ru-RU"/>
        </w:rPr>
        <w:t xml:space="preserve">- вид разрешенного использования: «растениеводство»;  </w:t>
      </w:r>
    </w:p>
    <w:p w:rsidR="0095552D" w:rsidRDefault="0095552D" w:rsidP="00F422E2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422E2">
        <w:rPr>
          <w:lang w:eastAsia="ru-RU"/>
        </w:rPr>
        <w:t>- категория земель: земли сельскохозяйственного назначения.</w:t>
      </w:r>
    </w:p>
    <w:p w:rsidR="0095552D" w:rsidRPr="00336C1F" w:rsidRDefault="0095552D" w:rsidP="0040437E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пункте 1, 2 настоящего постановления, в соответствии с действующим законодательством.</w:t>
      </w:r>
    </w:p>
    <w:p w:rsidR="0095552D" w:rsidRPr="00336C1F" w:rsidRDefault="0095552D" w:rsidP="0040437E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336C1F">
        <w:rPr>
          <w:lang w:eastAsia="ru-RU"/>
        </w:rPr>
        <w:t>Площадь образуемых земельных участков, указанных в пункте 1, 2настоящего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5552D" w:rsidRPr="0050051F" w:rsidRDefault="0095552D" w:rsidP="0040437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>. Срок действия решения об утверждении схемы расположения земельных участков составляет два года.</w:t>
      </w:r>
    </w:p>
    <w:p w:rsidR="0095552D" w:rsidRPr="0050051F" w:rsidRDefault="0095552D" w:rsidP="0040437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95552D" w:rsidRPr="0050051F" w:rsidRDefault="0095552D" w:rsidP="0040437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95552D" w:rsidRDefault="0095552D" w:rsidP="0040437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8</w:t>
      </w:r>
      <w:r w:rsidRPr="0050051F">
        <w:rPr>
          <w:lang w:eastAsia="ru-RU"/>
        </w:rPr>
        <w:t>. Контроль за исполнением настоящего постановления возложить на заместител</w:t>
      </w:r>
      <w:r>
        <w:rPr>
          <w:lang w:eastAsia="ru-RU"/>
        </w:rPr>
        <w:t>я</w:t>
      </w:r>
      <w:r w:rsidRPr="0050051F">
        <w:rPr>
          <w:lang w:eastAsia="ru-RU"/>
        </w:rPr>
        <w:t xml:space="preserve"> главы администрации района Волкович И.М.</w:t>
      </w:r>
    </w:p>
    <w:p w:rsidR="0095552D" w:rsidRDefault="0095552D" w:rsidP="0040437E">
      <w:pPr>
        <w:spacing w:line="240" w:lineRule="auto"/>
        <w:jc w:val="both"/>
        <w:rPr>
          <w:lang w:eastAsia="ru-RU"/>
        </w:rPr>
      </w:pPr>
    </w:p>
    <w:p w:rsidR="0095552D" w:rsidRPr="0050051F" w:rsidRDefault="0095552D" w:rsidP="0040437E">
      <w:pPr>
        <w:spacing w:line="240" w:lineRule="auto"/>
        <w:jc w:val="both"/>
        <w:rPr>
          <w:lang w:eastAsia="ru-RU"/>
        </w:rPr>
      </w:pPr>
    </w:p>
    <w:p w:rsidR="0095552D" w:rsidRPr="0050051F" w:rsidRDefault="0095552D" w:rsidP="0040437E">
      <w:pPr>
        <w:spacing w:line="240" w:lineRule="auto"/>
        <w:rPr>
          <w:lang w:eastAsia="ru-RU"/>
        </w:rPr>
      </w:pPr>
    </w:p>
    <w:p w:rsidR="0095552D" w:rsidRPr="0050051F" w:rsidRDefault="0095552D" w:rsidP="0040437E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А.М. Кусков</w:t>
      </w:r>
    </w:p>
    <w:p w:rsidR="0095552D" w:rsidRPr="0050051F" w:rsidRDefault="0095552D" w:rsidP="0040437E">
      <w:pPr>
        <w:spacing w:line="240" w:lineRule="auto"/>
        <w:rPr>
          <w:lang w:eastAsia="ru-RU"/>
        </w:rPr>
      </w:pPr>
    </w:p>
    <w:p w:rsidR="0095552D" w:rsidRPr="0050051F" w:rsidRDefault="0095552D" w:rsidP="0040437E">
      <w:pPr>
        <w:spacing w:line="240" w:lineRule="auto"/>
        <w:rPr>
          <w:lang w:eastAsia="ru-RU"/>
        </w:rPr>
      </w:pPr>
    </w:p>
    <w:sectPr w:rsidR="0095552D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52D" w:rsidRDefault="0095552D" w:rsidP="006F0F01">
      <w:pPr>
        <w:spacing w:line="240" w:lineRule="auto"/>
      </w:pPr>
      <w:r>
        <w:separator/>
      </w:r>
    </w:p>
  </w:endnote>
  <w:endnote w:type="continuationSeparator" w:id="1">
    <w:p w:rsidR="0095552D" w:rsidRDefault="0095552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52D" w:rsidRDefault="0095552D" w:rsidP="006F0F01">
      <w:pPr>
        <w:spacing w:line="240" w:lineRule="auto"/>
      </w:pPr>
      <w:r>
        <w:separator/>
      </w:r>
    </w:p>
  </w:footnote>
  <w:footnote w:type="continuationSeparator" w:id="1">
    <w:p w:rsidR="0095552D" w:rsidRDefault="0095552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6F5C"/>
    <w:rsid w:val="00047AC0"/>
    <w:rsid w:val="00060422"/>
    <w:rsid w:val="00073686"/>
    <w:rsid w:val="000C24D9"/>
    <w:rsid w:val="000D5161"/>
    <w:rsid w:val="000F29FE"/>
    <w:rsid w:val="00120638"/>
    <w:rsid w:val="001F0C9A"/>
    <w:rsid w:val="00234034"/>
    <w:rsid w:val="002667AF"/>
    <w:rsid w:val="00284E25"/>
    <w:rsid w:val="00336C1F"/>
    <w:rsid w:val="00372606"/>
    <w:rsid w:val="003730C0"/>
    <w:rsid w:val="003D12D7"/>
    <w:rsid w:val="0040437E"/>
    <w:rsid w:val="004411B5"/>
    <w:rsid w:val="00453CB3"/>
    <w:rsid w:val="00484E3B"/>
    <w:rsid w:val="0050051F"/>
    <w:rsid w:val="00544245"/>
    <w:rsid w:val="00557778"/>
    <w:rsid w:val="00565828"/>
    <w:rsid w:val="00587744"/>
    <w:rsid w:val="005C384D"/>
    <w:rsid w:val="005D436A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53FF7"/>
    <w:rsid w:val="008E3600"/>
    <w:rsid w:val="0095552D"/>
    <w:rsid w:val="00957BBE"/>
    <w:rsid w:val="00976BB0"/>
    <w:rsid w:val="00A25FED"/>
    <w:rsid w:val="00A870FE"/>
    <w:rsid w:val="00A907A8"/>
    <w:rsid w:val="00B37F84"/>
    <w:rsid w:val="00B4544F"/>
    <w:rsid w:val="00B52402"/>
    <w:rsid w:val="00B55D15"/>
    <w:rsid w:val="00B61E3A"/>
    <w:rsid w:val="00B802AA"/>
    <w:rsid w:val="00B83C47"/>
    <w:rsid w:val="00BC14E3"/>
    <w:rsid w:val="00BF05C8"/>
    <w:rsid w:val="00C14927"/>
    <w:rsid w:val="00C17BCE"/>
    <w:rsid w:val="00C27A5F"/>
    <w:rsid w:val="00CA7C3D"/>
    <w:rsid w:val="00D07175"/>
    <w:rsid w:val="00D55865"/>
    <w:rsid w:val="00D838B3"/>
    <w:rsid w:val="00DC35FF"/>
    <w:rsid w:val="00DE4856"/>
    <w:rsid w:val="00E41AF8"/>
    <w:rsid w:val="00E61E3C"/>
    <w:rsid w:val="00EC6E67"/>
    <w:rsid w:val="00ED64B1"/>
    <w:rsid w:val="00ED6DCE"/>
    <w:rsid w:val="00EE09EA"/>
    <w:rsid w:val="00F000AD"/>
    <w:rsid w:val="00F3298D"/>
    <w:rsid w:val="00F422E2"/>
    <w:rsid w:val="00F46809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1B5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06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2</Pages>
  <Words>589</Words>
  <Characters>3361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2020-10-20T11:40:00Z</cp:lastPrinted>
  <dcterms:created xsi:type="dcterms:W3CDTF">2020-10-16T08:10:00Z</dcterms:created>
  <dcterms:modified xsi:type="dcterms:W3CDTF">2020-10-23T08:49:00Z</dcterms:modified>
</cp:coreProperties>
</file>